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6EA" w:rsidRPr="00675901" w:rsidRDefault="002956EA" w:rsidP="00675901">
      <w:pPr>
        <w:rPr>
          <w:lang w:val="en-US"/>
        </w:rPr>
      </w:pPr>
      <w:r w:rsidRPr="00675901">
        <w:rPr>
          <w:lang w:val="en-US"/>
        </w:rPr>
        <w:t>The mother, how lot you mean for us…</w:t>
      </w:r>
    </w:p>
    <w:p w:rsidR="002956EA" w:rsidRPr="00675901" w:rsidRDefault="002956EA" w:rsidP="00675901">
      <w:pPr>
        <w:rPr>
          <w:lang w:val="en-US"/>
        </w:rPr>
      </w:pPr>
      <w:r w:rsidRPr="00675901">
        <w:rPr>
          <w:lang w:val="en-US"/>
        </w:rPr>
        <w:t>Your face and voice like little prize,</w:t>
      </w:r>
    </w:p>
    <w:p w:rsidR="002956EA" w:rsidRPr="00675901" w:rsidRDefault="002956EA" w:rsidP="00675901">
      <w:pPr>
        <w:rPr>
          <w:lang w:val="en-US"/>
        </w:rPr>
      </w:pPr>
      <w:r w:rsidRPr="00675901">
        <w:rPr>
          <w:lang w:val="en-US"/>
        </w:rPr>
        <w:t>When see each other we sometimes…</w:t>
      </w:r>
    </w:p>
    <w:p w:rsidR="002956EA" w:rsidRPr="00675901" w:rsidRDefault="002956EA" w:rsidP="00675901">
      <w:pPr>
        <w:rPr>
          <w:lang w:val="en-US"/>
        </w:rPr>
      </w:pPr>
    </w:p>
    <w:p w:rsidR="002956EA" w:rsidRPr="00675901" w:rsidRDefault="002956EA" w:rsidP="00675901">
      <w:pPr>
        <w:rPr>
          <w:lang w:val="en-US"/>
        </w:rPr>
      </w:pPr>
      <w:r w:rsidRPr="00675901">
        <w:rPr>
          <w:lang w:val="en-US"/>
        </w:rPr>
        <w:t>Mom`s feelings seem as a mystery,</w:t>
      </w:r>
    </w:p>
    <w:p w:rsidR="002956EA" w:rsidRPr="00675901" w:rsidRDefault="002956EA" w:rsidP="00675901">
      <w:pPr>
        <w:rPr>
          <w:lang w:val="en-US"/>
        </w:rPr>
      </w:pPr>
      <w:r w:rsidRPr="00675901">
        <w:rPr>
          <w:lang w:val="en-US"/>
        </w:rPr>
        <w:t>At times we meet her wistful glance,</w:t>
      </w:r>
    </w:p>
    <w:p w:rsidR="002956EA" w:rsidRPr="00675901" w:rsidRDefault="002956EA" w:rsidP="00675901">
      <w:pPr>
        <w:rPr>
          <w:lang w:val="en-US"/>
        </w:rPr>
      </w:pPr>
      <w:r w:rsidRPr="00675901">
        <w:rPr>
          <w:lang w:val="en-US"/>
        </w:rPr>
        <w:t>Which always tells the whole truth us…</w:t>
      </w:r>
    </w:p>
    <w:p w:rsidR="002956EA" w:rsidRPr="00675901" w:rsidRDefault="002956EA" w:rsidP="00675901">
      <w:pPr>
        <w:rPr>
          <w:lang w:val="en-US"/>
        </w:rPr>
      </w:pPr>
    </w:p>
    <w:p w:rsidR="002956EA" w:rsidRPr="00675901" w:rsidRDefault="002956EA" w:rsidP="00675901">
      <w:pPr>
        <w:rPr>
          <w:lang w:val="en-US"/>
        </w:rPr>
      </w:pPr>
      <w:r w:rsidRPr="00675901">
        <w:rPr>
          <w:lang w:val="en-US"/>
        </w:rPr>
        <w:t>She was near, even when we didn`t take notice,</w:t>
      </w:r>
    </w:p>
    <w:p w:rsidR="002956EA" w:rsidRPr="00675901" w:rsidRDefault="002956EA" w:rsidP="00675901">
      <w:pPr>
        <w:rPr>
          <w:lang w:val="en-US"/>
        </w:rPr>
      </w:pPr>
      <w:r w:rsidRPr="00675901">
        <w:rPr>
          <w:lang w:val="en-US"/>
        </w:rPr>
        <w:t xml:space="preserve">Trying to support and soothe, although it falls, </w:t>
      </w:r>
    </w:p>
    <w:p w:rsidR="002956EA" w:rsidRPr="00675901" w:rsidRDefault="002956EA" w:rsidP="00675901">
      <w:pPr>
        <w:rPr>
          <w:lang w:val="en-US"/>
        </w:rPr>
      </w:pPr>
      <w:r w:rsidRPr="00675901">
        <w:rPr>
          <w:lang w:val="en-US"/>
        </w:rPr>
        <w:t xml:space="preserve">Remove </w:t>
      </w:r>
      <w:r w:rsidRPr="003044AF">
        <w:rPr>
          <w:lang w:val="en-US"/>
        </w:rPr>
        <w:t xml:space="preserve"> </w:t>
      </w:r>
      <w:r>
        <w:rPr>
          <w:lang w:val="en-US"/>
        </w:rPr>
        <w:t xml:space="preserve">your tears and dispel all </w:t>
      </w:r>
      <w:r w:rsidRPr="00675901">
        <w:rPr>
          <w:lang w:val="en-US"/>
        </w:rPr>
        <w:t>of the fears…</w:t>
      </w:r>
    </w:p>
    <w:p w:rsidR="002956EA" w:rsidRPr="00675901" w:rsidRDefault="002956EA" w:rsidP="00675901">
      <w:pPr>
        <w:rPr>
          <w:lang w:val="en-US"/>
        </w:rPr>
      </w:pPr>
    </w:p>
    <w:p w:rsidR="002956EA" w:rsidRPr="00675901" w:rsidRDefault="002956EA" w:rsidP="00675901">
      <w:pPr>
        <w:rPr>
          <w:lang w:val="en-US"/>
        </w:rPr>
      </w:pPr>
      <w:r w:rsidRPr="00675901">
        <w:rPr>
          <w:lang w:val="en-US"/>
        </w:rPr>
        <w:t>Mom, you have no reasons to understand</w:t>
      </w:r>
      <w:r>
        <w:rPr>
          <w:lang w:val="en-US"/>
        </w:rPr>
        <w:t>…</w:t>
      </w:r>
    </w:p>
    <w:p w:rsidR="002956EA" w:rsidRPr="00675901" w:rsidRDefault="002956EA" w:rsidP="00675901">
      <w:pPr>
        <w:rPr>
          <w:lang w:val="en-US"/>
        </w:rPr>
      </w:pPr>
      <w:r w:rsidRPr="00675901">
        <w:rPr>
          <w:lang w:val="en-US"/>
        </w:rPr>
        <w:t>You always feel the estrangement between…</w:t>
      </w:r>
    </w:p>
    <w:p w:rsidR="002956EA" w:rsidRPr="00675901" w:rsidRDefault="002956EA" w:rsidP="00675901">
      <w:pPr>
        <w:rPr>
          <w:lang w:val="en-US"/>
        </w:rPr>
      </w:pPr>
      <w:r w:rsidRPr="00675901">
        <w:rPr>
          <w:lang w:val="en-US"/>
        </w:rPr>
        <w:t>You don`t know anything until  the end…</w:t>
      </w:r>
    </w:p>
    <w:p w:rsidR="002956EA" w:rsidRPr="00675901" w:rsidRDefault="002956EA" w:rsidP="00675901">
      <w:pPr>
        <w:rPr>
          <w:lang w:val="en-US"/>
        </w:rPr>
      </w:pPr>
    </w:p>
    <w:p w:rsidR="002956EA" w:rsidRPr="00675901" w:rsidRDefault="002956EA" w:rsidP="00675901">
      <w:pPr>
        <w:rPr>
          <w:lang w:val="en-US"/>
        </w:rPr>
      </w:pPr>
      <w:r w:rsidRPr="00675901">
        <w:rPr>
          <w:lang w:val="en-US"/>
        </w:rPr>
        <w:t>I see in you the distant past,</w:t>
      </w:r>
    </w:p>
    <w:p w:rsidR="002956EA" w:rsidRPr="00675901" w:rsidRDefault="002956EA" w:rsidP="00675901">
      <w:pPr>
        <w:rPr>
          <w:lang w:val="en-US"/>
        </w:rPr>
      </w:pPr>
      <w:r w:rsidRPr="00675901">
        <w:rPr>
          <w:lang w:val="en-US"/>
        </w:rPr>
        <w:t>Which long ago you prefer to forget,</w:t>
      </w:r>
    </w:p>
    <w:p w:rsidR="002956EA" w:rsidRDefault="002956EA" w:rsidP="00675901">
      <w:pPr>
        <w:rPr>
          <w:lang w:val="en-US"/>
        </w:rPr>
      </w:pPr>
      <w:r w:rsidRPr="00675901">
        <w:rPr>
          <w:lang w:val="en-US"/>
        </w:rPr>
        <w:t>Thereby we are worlds apart.</w:t>
      </w:r>
    </w:p>
    <w:p w:rsidR="002956EA" w:rsidRDefault="002956EA" w:rsidP="00675901">
      <w:pPr>
        <w:rPr>
          <w:lang w:val="en-US"/>
        </w:rPr>
      </w:pPr>
    </w:p>
    <w:p w:rsidR="002956EA" w:rsidRDefault="002956EA" w:rsidP="00675901">
      <w:pPr>
        <w:rPr>
          <w:lang w:val="en-US"/>
        </w:rPr>
      </w:pPr>
      <w:r>
        <w:rPr>
          <w:lang w:val="en-US"/>
        </w:rPr>
        <w:t>T</w:t>
      </w:r>
      <w:r w:rsidRPr="00A50BE5">
        <w:rPr>
          <w:lang w:val="en-US"/>
        </w:rPr>
        <w:t>han</w:t>
      </w:r>
      <w:r>
        <w:rPr>
          <w:lang w:val="en-US"/>
        </w:rPr>
        <w:t>k you for the life that you gave me,</w:t>
      </w:r>
    </w:p>
    <w:p w:rsidR="002956EA" w:rsidRDefault="002956EA" w:rsidP="00675901">
      <w:pPr>
        <w:rPr>
          <w:lang w:val="en-US"/>
        </w:rPr>
      </w:pPr>
      <w:r>
        <w:rPr>
          <w:lang w:val="en-US"/>
        </w:rPr>
        <w:t>F</w:t>
      </w:r>
      <w:r w:rsidRPr="00567D11">
        <w:rPr>
          <w:lang w:val="en-US"/>
        </w:rPr>
        <w:t xml:space="preserve">or all those moments </w:t>
      </w:r>
      <w:r>
        <w:rPr>
          <w:lang w:val="en-US"/>
        </w:rPr>
        <w:t>and difficult times,</w:t>
      </w:r>
    </w:p>
    <w:p w:rsidR="002956EA" w:rsidRPr="00675901" w:rsidRDefault="002956EA" w:rsidP="00675901">
      <w:pPr>
        <w:rPr>
          <w:lang w:val="en-US"/>
        </w:rPr>
      </w:pPr>
      <w:r>
        <w:rPr>
          <w:lang w:val="en-US"/>
        </w:rPr>
        <w:t xml:space="preserve">That I live here and </w:t>
      </w:r>
      <w:r w:rsidRPr="00567D11">
        <w:rPr>
          <w:lang w:val="en-US"/>
        </w:rPr>
        <w:t>especially</w:t>
      </w:r>
      <w:r>
        <w:rPr>
          <w:lang w:val="en-US"/>
        </w:rPr>
        <w:t xml:space="preserve"> for sister, mom.</w:t>
      </w:r>
      <w:bookmarkStart w:id="0" w:name="_GoBack"/>
      <w:bookmarkEnd w:id="0"/>
    </w:p>
    <w:sectPr w:rsidR="002956EA" w:rsidRPr="00675901" w:rsidSect="004F5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5901"/>
    <w:rsid w:val="00125DA5"/>
    <w:rsid w:val="00147573"/>
    <w:rsid w:val="00176AA8"/>
    <w:rsid w:val="001C7AFA"/>
    <w:rsid w:val="001F7C1C"/>
    <w:rsid w:val="00210C9B"/>
    <w:rsid w:val="00216434"/>
    <w:rsid w:val="00244681"/>
    <w:rsid w:val="0025430A"/>
    <w:rsid w:val="0027534A"/>
    <w:rsid w:val="002956EA"/>
    <w:rsid w:val="002A33D8"/>
    <w:rsid w:val="003044AF"/>
    <w:rsid w:val="003346C7"/>
    <w:rsid w:val="00336BB4"/>
    <w:rsid w:val="003A6805"/>
    <w:rsid w:val="004145E5"/>
    <w:rsid w:val="004B5EB1"/>
    <w:rsid w:val="004E73A5"/>
    <w:rsid w:val="004E73C6"/>
    <w:rsid w:val="004F545F"/>
    <w:rsid w:val="00567D11"/>
    <w:rsid w:val="005A24FE"/>
    <w:rsid w:val="0063423F"/>
    <w:rsid w:val="00651AEE"/>
    <w:rsid w:val="00675901"/>
    <w:rsid w:val="006B1BA4"/>
    <w:rsid w:val="006C44F6"/>
    <w:rsid w:val="00737CE0"/>
    <w:rsid w:val="00784BC6"/>
    <w:rsid w:val="007B6CC9"/>
    <w:rsid w:val="008012F3"/>
    <w:rsid w:val="00833F86"/>
    <w:rsid w:val="008600AB"/>
    <w:rsid w:val="008F01AB"/>
    <w:rsid w:val="00901E55"/>
    <w:rsid w:val="009145B4"/>
    <w:rsid w:val="00967129"/>
    <w:rsid w:val="00A47162"/>
    <w:rsid w:val="00A50BE5"/>
    <w:rsid w:val="00A531F3"/>
    <w:rsid w:val="00A9748D"/>
    <w:rsid w:val="00AD74C9"/>
    <w:rsid w:val="00AD7AA9"/>
    <w:rsid w:val="00B143F4"/>
    <w:rsid w:val="00B24C70"/>
    <w:rsid w:val="00BA0C35"/>
    <w:rsid w:val="00BE4113"/>
    <w:rsid w:val="00CD4E56"/>
    <w:rsid w:val="00D138CD"/>
    <w:rsid w:val="00D13A6E"/>
    <w:rsid w:val="00D55AC5"/>
    <w:rsid w:val="00E33AFA"/>
    <w:rsid w:val="00E373C4"/>
    <w:rsid w:val="00E6753A"/>
    <w:rsid w:val="00EF0C6E"/>
    <w:rsid w:val="00F2434B"/>
    <w:rsid w:val="00F26211"/>
    <w:rsid w:val="00F97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45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1</Pages>
  <Words>107</Words>
  <Characters>615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Пользователь</cp:lastModifiedBy>
  <cp:revision>5</cp:revision>
  <dcterms:created xsi:type="dcterms:W3CDTF">2012-12-18T16:41:00Z</dcterms:created>
  <dcterms:modified xsi:type="dcterms:W3CDTF">2012-11-15T09:06:00Z</dcterms:modified>
</cp:coreProperties>
</file>